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5FA" w:rsidRDefault="00C665FA" w:rsidP="00915238">
      <w:pPr>
        <w:ind w:left="3600" w:firstLine="720"/>
        <w:rPr>
          <w:b/>
          <w:szCs w:val="28"/>
        </w:rPr>
      </w:pPr>
      <w:r w:rsidRPr="000D5775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C665FA" w:rsidRPr="003B693E" w:rsidRDefault="00C665FA" w:rsidP="00915238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C665FA" w:rsidRPr="003B693E" w:rsidRDefault="00C665FA" w:rsidP="00915238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C665FA" w:rsidRPr="003B693E" w:rsidRDefault="00C665FA" w:rsidP="009152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C665FA" w:rsidRPr="003B693E" w:rsidRDefault="00C665FA" w:rsidP="00915238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C665FA" w:rsidRPr="003B693E" w:rsidRDefault="00C665FA" w:rsidP="00915238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C665FA" w:rsidRPr="003B693E" w:rsidRDefault="00C665FA" w:rsidP="00915238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C665FA" w:rsidRDefault="00C665FA" w:rsidP="0091523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C665FA" w:rsidRPr="003B693E" w:rsidRDefault="00C665FA" w:rsidP="0091523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C665FA" w:rsidRPr="003B693E" w:rsidRDefault="00C665FA" w:rsidP="009152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C665FA" w:rsidRPr="003B693E" w:rsidRDefault="00C665FA" w:rsidP="00915238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C665FA" w:rsidRPr="003B693E" w:rsidRDefault="00C665FA" w:rsidP="00915238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175</w:t>
      </w:r>
    </w:p>
    <w:p w:rsidR="00C665FA" w:rsidRPr="003B693E" w:rsidRDefault="00C665FA" w:rsidP="00915238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C665FA" w:rsidRPr="003B693E" w:rsidRDefault="00C665FA" w:rsidP="00915238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C665FA" w:rsidRPr="003B693E" w:rsidRDefault="00C665FA" w:rsidP="00915238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C665FA" w:rsidRPr="003B693E" w:rsidRDefault="00C665FA" w:rsidP="00915238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 вул. Макаренка</w:t>
      </w:r>
    </w:p>
    <w:p w:rsidR="00C665FA" w:rsidRPr="003B693E" w:rsidRDefault="00C665FA" w:rsidP="00915238">
      <w:pPr>
        <w:widowControl w:val="0"/>
        <w:autoSpaceDE w:val="0"/>
        <w:jc w:val="both"/>
        <w:rPr>
          <w:rFonts w:ascii="Times New Roman" w:hAnsi="Times New Roman"/>
        </w:rPr>
      </w:pPr>
    </w:p>
    <w:p w:rsidR="00C665FA" w:rsidRPr="003B693E" w:rsidRDefault="00C665FA" w:rsidP="009A5763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C665FA" w:rsidRPr="003B693E" w:rsidRDefault="00C665FA" w:rsidP="00915238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C665FA" w:rsidRPr="003B693E" w:rsidRDefault="00C665FA" w:rsidP="00915238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2,874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 по вул.. Макаренка</w:t>
      </w:r>
    </w:p>
    <w:p w:rsidR="00C665FA" w:rsidRPr="003B693E" w:rsidRDefault="00C665FA" w:rsidP="0091523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№2, що по вул.. Макаренка.</w:t>
      </w:r>
    </w:p>
    <w:p w:rsidR="00C665FA" w:rsidRPr="003B693E" w:rsidRDefault="00C665FA" w:rsidP="0091523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 по вул.. Макаренка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 (додає</w:t>
      </w:r>
      <w:r w:rsidRPr="003B693E">
        <w:rPr>
          <w:rFonts w:ascii="Times New Roman" w:hAnsi="Times New Roman"/>
        </w:rPr>
        <w:t>ться).</w:t>
      </w:r>
    </w:p>
    <w:p w:rsidR="00C665FA" w:rsidRPr="003B693E" w:rsidRDefault="00C665FA" w:rsidP="0091523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C665FA" w:rsidRPr="003B693E" w:rsidRDefault="00C665FA" w:rsidP="0091523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C665FA" w:rsidRDefault="00C665FA" w:rsidP="00915238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C665FA" w:rsidRPr="003B693E" w:rsidRDefault="00C665FA" w:rsidP="00915238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C665FA" w:rsidRDefault="00C665FA" w:rsidP="00915238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C665FA" w:rsidRPr="00DC72A5" w:rsidRDefault="00C665FA" w:rsidP="009A576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C665FA" w:rsidRPr="00DC72A5" w:rsidRDefault="00C665FA" w:rsidP="009A5763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175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C665FA" w:rsidRPr="00DC72A5" w:rsidRDefault="00C665FA" w:rsidP="009A5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65FA" w:rsidRPr="00DC72A5" w:rsidRDefault="00C665FA" w:rsidP="009A5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65FA" w:rsidRPr="00DC72A5" w:rsidRDefault="00C665FA" w:rsidP="009A5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C665FA" w:rsidRPr="00DC72A5" w:rsidRDefault="00C665FA" w:rsidP="009A57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Макаренка, 2 </w:t>
      </w:r>
    </w:p>
    <w:p w:rsidR="00C665FA" w:rsidRPr="00DC72A5" w:rsidRDefault="00C665FA" w:rsidP="009A5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C665FA" w:rsidRPr="00DC72A5" w:rsidRDefault="00C665FA" w:rsidP="009A5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C665FA" w:rsidRDefault="00C665FA" w:rsidP="009A576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C665FA" w:rsidRPr="00B9773C" w:rsidTr="002E5D63">
        <w:trPr>
          <w:trHeight w:val="527"/>
          <w:jc w:val="center"/>
        </w:trPr>
        <w:tc>
          <w:tcPr>
            <w:tcW w:w="901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C665FA" w:rsidRPr="00B9773C" w:rsidRDefault="00C665FA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B9773C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B9773C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B9773C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C665FA" w:rsidRPr="00B9773C" w:rsidTr="002E5D63">
        <w:trPr>
          <w:trHeight w:val="448"/>
          <w:jc w:val="center"/>
        </w:trPr>
        <w:tc>
          <w:tcPr>
            <w:tcW w:w="901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C665FA" w:rsidRPr="00B9773C" w:rsidRDefault="00C665F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C665FA" w:rsidRPr="00B9773C" w:rsidRDefault="00C665FA" w:rsidP="00F559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0,293</w:t>
            </w:r>
          </w:p>
        </w:tc>
      </w:tr>
      <w:tr w:rsidR="00C665FA" w:rsidRPr="00B9773C" w:rsidTr="002E5D63">
        <w:trPr>
          <w:trHeight w:val="336"/>
          <w:jc w:val="center"/>
        </w:trPr>
        <w:tc>
          <w:tcPr>
            <w:tcW w:w="901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C665FA" w:rsidRPr="00B9773C" w:rsidRDefault="00C665F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0,338</w:t>
            </w:r>
          </w:p>
        </w:tc>
      </w:tr>
      <w:tr w:rsidR="00C665FA" w:rsidRPr="00B9773C" w:rsidTr="002E5D63">
        <w:trPr>
          <w:trHeight w:val="264"/>
          <w:jc w:val="center"/>
        </w:trPr>
        <w:tc>
          <w:tcPr>
            <w:tcW w:w="901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C665FA" w:rsidRPr="00B9773C" w:rsidRDefault="00C665F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C665FA" w:rsidRPr="00B9773C" w:rsidRDefault="00C665FA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665FA" w:rsidRPr="00B9773C" w:rsidTr="002E5D63">
        <w:trPr>
          <w:trHeight w:val="264"/>
          <w:jc w:val="center"/>
        </w:trPr>
        <w:tc>
          <w:tcPr>
            <w:tcW w:w="901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C665FA" w:rsidRPr="00B9773C" w:rsidRDefault="00C665F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665FA" w:rsidRPr="00B9773C" w:rsidTr="002E5D63">
        <w:trPr>
          <w:trHeight w:val="264"/>
          <w:jc w:val="center"/>
        </w:trPr>
        <w:tc>
          <w:tcPr>
            <w:tcW w:w="901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C665FA" w:rsidRPr="00B9773C" w:rsidRDefault="00C665F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C665FA" w:rsidRPr="00B9773C" w:rsidRDefault="00C665FA" w:rsidP="004B6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0,695</w:t>
            </w:r>
          </w:p>
        </w:tc>
      </w:tr>
      <w:tr w:rsidR="00C665FA" w:rsidRPr="00B9773C" w:rsidTr="002E5D63">
        <w:trPr>
          <w:trHeight w:val="2760"/>
          <w:jc w:val="center"/>
        </w:trPr>
        <w:tc>
          <w:tcPr>
            <w:tcW w:w="901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C665FA" w:rsidRPr="00B9773C" w:rsidRDefault="00C665F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C665FA" w:rsidRPr="00B9773C" w:rsidRDefault="00C665F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C665FA" w:rsidRPr="00B9773C" w:rsidRDefault="00C665FA" w:rsidP="000B3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1,024</w:t>
            </w:r>
          </w:p>
        </w:tc>
      </w:tr>
      <w:tr w:rsidR="00C665FA" w:rsidRPr="00B9773C" w:rsidTr="002E5D63">
        <w:trPr>
          <w:trHeight w:val="596"/>
          <w:jc w:val="center"/>
        </w:trPr>
        <w:tc>
          <w:tcPr>
            <w:tcW w:w="901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C665FA" w:rsidRPr="00B9773C" w:rsidRDefault="00C665F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C665FA" w:rsidRPr="00B9773C" w:rsidRDefault="00C665F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C665FA" w:rsidRPr="00B9773C" w:rsidRDefault="00C665F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1,123</w:t>
            </w:r>
          </w:p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0,587</w:t>
            </w:r>
          </w:p>
          <w:p w:rsidR="00C665FA" w:rsidRPr="00B9773C" w:rsidRDefault="00C665FA" w:rsidP="000B3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0,536</w:t>
            </w:r>
          </w:p>
        </w:tc>
      </w:tr>
      <w:tr w:rsidR="00C665FA" w:rsidRPr="00B9773C" w:rsidTr="002E5D63">
        <w:trPr>
          <w:trHeight w:val="264"/>
          <w:jc w:val="center"/>
        </w:trPr>
        <w:tc>
          <w:tcPr>
            <w:tcW w:w="901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C665FA" w:rsidRPr="00B9773C" w:rsidRDefault="00C665F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C665FA" w:rsidRPr="00B9773C" w:rsidRDefault="00C665FA" w:rsidP="004736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C665FA" w:rsidRPr="00B9773C" w:rsidTr="002E5D63">
        <w:trPr>
          <w:trHeight w:val="264"/>
          <w:jc w:val="center"/>
        </w:trPr>
        <w:tc>
          <w:tcPr>
            <w:tcW w:w="901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C665FA" w:rsidRPr="00B9773C" w:rsidRDefault="00C665F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C665FA" w:rsidRPr="00B9773C" w:rsidRDefault="00C665FA" w:rsidP="000B3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0,174</w:t>
            </w:r>
          </w:p>
        </w:tc>
      </w:tr>
      <w:tr w:rsidR="00C665FA" w:rsidRPr="00B9773C" w:rsidTr="002E5D63">
        <w:trPr>
          <w:trHeight w:val="264"/>
          <w:jc w:val="center"/>
        </w:trPr>
        <w:tc>
          <w:tcPr>
            <w:tcW w:w="901" w:type="dxa"/>
          </w:tcPr>
          <w:p w:rsidR="00C665FA" w:rsidRPr="00B9773C" w:rsidRDefault="00C665F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C665FA" w:rsidRPr="00CB5CC3" w:rsidRDefault="00C665FA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C665FA" w:rsidRPr="00B9773C" w:rsidRDefault="00C665FA" w:rsidP="000B3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73C">
              <w:rPr>
                <w:rFonts w:ascii="Times New Roman" w:hAnsi="Times New Roman"/>
                <w:color w:val="000000"/>
                <w:sz w:val="24"/>
                <w:szCs w:val="24"/>
              </w:rPr>
              <w:t>3,650</w:t>
            </w:r>
          </w:p>
        </w:tc>
      </w:tr>
    </w:tbl>
    <w:p w:rsidR="00C665FA" w:rsidRDefault="00C665FA" w:rsidP="00CB5CC3">
      <w:pPr>
        <w:spacing w:after="0" w:line="240" w:lineRule="auto"/>
        <w:ind w:left="360"/>
        <w:jc w:val="both"/>
        <w:rPr>
          <w:color w:val="000000"/>
        </w:rPr>
      </w:pPr>
    </w:p>
    <w:p w:rsidR="00C665FA" w:rsidRDefault="00C665FA" w:rsidP="00CB5CC3">
      <w:pPr>
        <w:spacing w:after="0" w:line="240" w:lineRule="auto"/>
        <w:ind w:left="360"/>
        <w:jc w:val="both"/>
        <w:rPr>
          <w:color w:val="000000"/>
        </w:rPr>
      </w:pPr>
    </w:p>
    <w:p w:rsidR="00C665FA" w:rsidRPr="00DC72A5" w:rsidRDefault="00C665FA" w:rsidP="009A576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C665FA" w:rsidRDefault="00C665FA" w:rsidP="009A576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C665FA" w:rsidRDefault="00C665FA" w:rsidP="009A5763">
      <w:pPr>
        <w:spacing w:after="0" w:line="240" w:lineRule="auto"/>
        <w:ind w:left="360"/>
        <w:jc w:val="both"/>
        <w:rPr>
          <w:color w:val="000000"/>
        </w:rPr>
      </w:pPr>
    </w:p>
    <w:p w:rsidR="00C665FA" w:rsidRDefault="00C665FA" w:rsidP="009A5763">
      <w:pPr>
        <w:spacing w:after="0" w:line="240" w:lineRule="auto"/>
        <w:ind w:left="360"/>
        <w:jc w:val="both"/>
        <w:rPr>
          <w:color w:val="000000"/>
        </w:rPr>
      </w:pPr>
    </w:p>
    <w:p w:rsidR="00C665FA" w:rsidRPr="00703542" w:rsidRDefault="00C665FA" w:rsidP="009A5763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C665FA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665FA" w:rsidRPr="005459CC" w:rsidRDefault="00C665FA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65FA" w:rsidRPr="005459CC" w:rsidRDefault="00C665FA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665FA" w:rsidRPr="005459CC" w:rsidRDefault="00C665FA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C665FA" w:rsidRPr="00AF1ABC" w:rsidRDefault="00C665FA" w:rsidP="009A5763">
      <w:pPr>
        <w:spacing w:after="0" w:line="240" w:lineRule="auto"/>
        <w:ind w:left="360"/>
        <w:jc w:val="both"/>
      </w:pPr>
    </w:p>
    <w:sectPr w:rsidR="00C665FA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5FA" w:rsidRDefault="00C665FA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C665FA" w:rsidRDefault="00C665FA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5FA" w:rsidRDefault="00C665FA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C665FA" w:rsidRDefault="00C665FA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73D10"/>
    <w:rsid w:val="00083898"/>
    <w:rsid w:val="00083E7F"/>
    <w:rsid w:val="000B3B31"/>
    <w:rsid w:val="000D5775"/>
    <w:rsid w:val="00186C64"/>
    <w:rsid w:val="001C394A"/>
    <w:rsid w:val="001F0F7A"/>
    <w:rsid w:val="001F2145"/>
    <w:rsid w:val="001F365E"/>
    <w:rsid w:val="00251645"/>
    <w:rsid w:val="00255FAB"/>
    <w:rsid w:val="00284327"/>
    <w:rsid w:val="002E5D63"/>
    <w:rsid w:val="002F69C5"/>
    <w:rsid w:val="00311021"/>
    <w:rsid w:val="00317374"/>
    <w:rsid w:val="003256DC"/>
    <w:rsid w:val="00342094"/>
    <w:rsid w:val="003A3059"/>
    <w:rsid w:val="003B693E"/>
    <w:rsid w:val="003C6B9F"/>
    <w:rsid w:val="003F3654"/>
    <w:rsid w:val="003F6C6A"/>
    <w:rsid w:val="00401D1D"/>
    <w:rsid w:val="00402FFD"/>
    <w:rsid w:val="0040554B"/>
    <w:rsid w:val="004151A9"/>
    <w:rsid w:val="00446FA9"/>
    <w:rsid w:val="00451FE0"/>
    <w:rsid w:val="00452DAB"/>
    <w:rsid w:val="0047367C"/>
    <w:rsid w:val="00484CC8"/>
    <w:rsid w:val="00487744"/>
    <w:rsid w:val="004B622A"/>
    <w:rsid w:val="004D04B1"/>
    <w:rsid w:val="004E62CF"/>
    <w:rsid w:val="004F6F84"/>
    <w:rsid w:val="005108D2"/>
    <w:rsid w:val="00534DA3"/>
    <w:rsid w:val="005459CC"/>
    <w:rsid w:val="00546243"/>
    <w:rsid w:val="00551887"/>
    <w:rsid w:val="0058611D"/>
    <w:rsid w:val="005B266B"/>
    <w:rsid w:val="005C00EB"/>
    <w:rsid w:val="005C04B9"/>
    <w:rsid w:val="00626489"/>
    <w:rsid w:val="0068179A"/>
    <w:rsid w:val="00697198"/>
    <w:rsid w:val="006B342B"/>
    <w:rsid w:val="00703542"/>
    <w:rsid w:val="00703A4F"/>
    <w:rsid w:val="007433A3"/>
    <w:rsid w:val="00796F1E"/>
    <w:rsid w:val="0079788F"/>
    <w:rsid w:val="007A55C6"/>
    <w:rsid w:val="007A792C"/>
    <w:rsid w:val="007B3285"/>
    <w:rsid w:val="007C1E16"/>
    <w:rsid w:val="007C2C39"/>
    <w:rsid w:val="007C30E8"/>
    <w:rsid w:val="007D0E0F"/>
    <w:rsid w:val="007F0861"/>
    <w:rsid w:val="007F2642"/>
    <w:rsid w:val="007F41DA"/>
    <w:rsid w:val="0080419B"/>
    <w:rsid w:val="00843EB1"/>
    <w:rsid w:val="008573C6"/>
    <w:rsid w:val="00861363"/>
    <w:rsid w:val="00875085"/>
    <w:rsid w:val="008E0026"/>
    <w:rsid w:val="008F1A87"/>
    <w:rsid w:val="00915238"/>
    <w:rsid w:val="009319AD"/>
    <w:rsid w:val="00967FCA"/>
    <w:rsid w:val="00973B24"/>
    <w:rsid w:val="00997DE2"/>
    <w:rsid w:val="009A5763"/>
    <w:rsid w:val="009B7DA4"/>
    <w:rsid w:val="009E0F1E"/>
    <w:rsid w:val="00A06C2D"/>
    <w:rsid w:val="00A31271"/>
    <w:rsid w:val="00A60517"/>
    <w:rsid w:val="00A85A86"/>
    <w:rsid w:val="00A8697C"/>
    <w:rsid w:val="00AA0945"/>
    <w:rsid w:val="00AC3D2B"/>
    <w:rsid w:val="00AD0639"/>
    <w:rsid w:val="00AF1ABC"/>
    <w:rsid w:val="00AF1CE4"/>
    <w:rsid w:val="00B016B2"/>
    <w:rsid w:val="00B034AE"/>
    <w:rsid w:val="00B35A8F"/>
    <w:rsid w:val="00B42EE4"/>
    <w:rsid w:val="00B95E9C"/>
    <w:rsid w:val="00B9773C"/>
    <w:rsid w:val="00BB2813"/>
    <w:rsid w:val="00BB5E94"/>
    <w:rsid w:val="00BE6E34"/>
    <w:rsid w:val="00BE7802"/>
    <w:rsid w:val="00BF1FE2"/>
    <w:rsid w:val="00C27BDD"/>
    <w:rsid w:val="00C4358C"/>
    <w:rsid w:val="00C4499A"/>
    <w:rsid w:val="00C50B23"/>
    <w:rsid w:val="00C665FA"/>
    <w:rsid w:val="00C70BCC"/>
    <w:rsid w:val="00C83EFE"/>
    <w:rsid w:val="00C94A65"/>
    <w:rsid w:val="00CB1132"/>
    <w:rsid w:val="00CB5CC3"/>
    <w:rsid w:val="00CD116D"/>
    <w:rsid w:val="00CD4BB2"/>
    <w:rsid w:val="00D0014C"/>
    <w:rsid w:val="00D05B91"/>
    <w:rsid w:val="00D13F1A"/>
    <w:rsid w:val="00D36ADA"/>
    <w:rsid w:val="00D4427F"/>
    <w:rsid w:val="00D4596C"/>
    <w:rsid w:val="00D51BE1"/>
    <w:rsid w:val="00DC6690"/>
    <w:rsid w:val="00DC72A5"/>
    <w:rsid w:val="00DF0AE2"/>
    <w:rsid w:val="00E0073B"/>
    <w:rsid w:val="00E00DAD"/>
    <w:rsid w:val="00E16316"/>
    <w:rsid w:val="00E33071"/>
    <w:rsid w:val="00E650E0"/>
    <w:rsid w:val="00E70412"/>
    <w:rsid w:val="00E83C9C"/>
    <w:rsid w:val="00E9357F"/>
    <w:rsid w:val="00EA514E"/>
    <w:rsid w:val="00F261C4"/>
    <w:rsid w:val="00F37F99"/>
    <w:rsid w:val="00F55923"/>
    <w:rsid w:val="00F625A9"/>
    <w:rsid w:val="00F74D1F"/>
    <w:rsid w:val="00F91D7A"/>
    <w:rsid w:val="00F9747D"/>
    <w:rsid w:val="00FB3DD9"/>
    <w:rsid w:val="00FC7DB9"/>
    <w:rsid w:val="00FE34F2"/>
    <w:rsid w:val="00FF2508"/>
    <w:rsid w:val="00FF4083"/>
    <w:rsid w:val="00FF5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1523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15238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15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52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43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197</TotalTime>
  <Pages>2</Pages>
  <Words>654</Words>
  <Characters>3730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2017-03-28T07:34:00Z</cp:lastPrinted>
  <dcterms:created xsi:type="dcterms:W3CDTF">2017-03-22T10:43:00Z</dcterms:created>
  <dcterms:modified xsi:type="dcterms:W3CDTF">2017-04-04T05:25:00Z</dcterms:modified>
</cp:coreProperties>
</file>